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Waltham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Waltham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Waltham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Waltham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Waltham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Waltham Forest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45.7% </w:t>
      </w:r>
      <w:r w:rsidRPr="004747BF">
        <w:rPr>
          <w:rFonts w:ascii="Libre Franklin Light" w:eastAsia="Times New Roman" w:hAnsi="Libre Franklin Light" w:cs="Calibri Light"/>
        </w:rPr>
        <w:t xml:space="preserve">of those respondents classified as PGSI 8+ in Waltham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Waltham Forest is estimated to be </w:t>
      </w:r>
      <w:r w:rsidRPr="00773DF7">
        <w:rPr>
          <w:rFonts w:ascii="Libre Franklin Light" w:eastAsia="Times New Roman" w:hAnsi="Libre Franklin Light" w:cs="Calibri Light"/>
          <w:b/>
          <w:bCs/>
          <w:color w:val="C45911" w:themeColor="accent2" w:themeShade="BF"/>
        </w:rPr>
        <w:t xml:space="preserve">£8,192,112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Waltham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Waltham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Waltham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Waltham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ltham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Waltham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ltham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Waltham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Waltham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ltham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Waltham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Waltham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Waltham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Waltham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Waltham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Waltham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£8,192,112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Waltham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£133,436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£2,759,533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£197,683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£55,598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£101,930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£4,943,932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£8,192,112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Waltham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Waltham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Waltham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Waltham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Waltham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Waltham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Waltham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Waltham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8068D32-B121-4371-979A-1E4C4A58E63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